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74543" w14:textId="77777777" w:rsidR="00F3687B" w:rsidRDefault="00F3687B" w:rsidP="00F368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PAGE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d.ca.1493)</w:t>
      </w:r>
    </w:p>
    <w:p w14:paraId="5FC915C5" w14:textId="77777777" w:rsidR="00F3687B" w:rsidRDefault="00F3687B" w:rsidP="00F3687B">
      <w:pPr>
        <w:pStyle w:val="NoSpacing"/>
        <w:rPr>
          <w:rFonts w:cs="Times New Roman"/>
          <w:szCs w:val="24"/>
        </w:rPr>
      </w:pPr>
    </w:p>
    <w:p w14:paraId="40551F20" w14:textId="77777777" w:rsidR="00F3687B" w:rsidRDefault="00F3687B" w:rsidP="00F3687B">
      <w:pPr>
        <w:pStyle w:val="NoSpacing"/>
        <w:rPr>
          <w:rFonts w:cs="Times New Roman"/>
          <w:szCs w:val="24"/>
        </w:rPr>
      </w:pPr>
    </w:p>
    <w:p w14:paraId="1C97F26F" w14:textId="77777777" w:rsidR="00F3687B" w:rsidRDefault="00F3687B" w:rsidP="00F368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Oct.1493</w:t>
      </w:r>
      <w:r>
        <w:rPr>
          <w:rFonts w:cs="Times New Roman"/>
          <w:szCs w:val="24"/>
        </w:rPr>
        <w:tab/>
        <w:t xml:space="preserve">Writs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Escheators of Devon, Kent, Essex, </w:t>
      </w:r>
    </w:p>
    <w:p w14:paraId="0C3C3DB5" w14:textId="77777777" w:rsidR="00F3687B" w:rsidRDefault="00F3687B" w:rsidP="00F368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London.     (C.F.R. 1485-1509 p195)</w:t>
      </w:r>
    </w:p>
    <w:p w14:paraId="7E17F0C3" w14:textId="77777777" w:rsidR="00F3687B" w:rsidRDefault="00F3687B" w:rsidP="00F3687B">
      <w:pPr>
        <w:pStyle w:val="NoSpacing"/>
        <w:rPr>
          <w:rFonts w:cs="Times New Roman"/>
          <w:szCs w:val="24"/>
        </w:rPr>
      </w:pPr>
    </w:p>
    <w:p w14:paraId="777C68E4" w14:textId="77777777" w:rsidR="00F3687B" w:rsidRDefault="00F3687B" w:rsidP="00F3687B">
      <w:pPr>
        <w:pStyle w:val="NoSpacing"/>
        <w:rPr>
          <w:rFonts w:cs="Times New Roman"/>
          <w:szCs w:val="24"/>
        </w:rPr>
      </w:pPr>
    </w:p>
    <w:p w14:paraId="7AD0DD00" w14:textId="77777777" w:rsidR="00F3687B" w:rsidRDefault="00F3687B" w:rsidP="00F368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December 2023</w:t>
      </w:r>
    </w:p>
    <w:p w14:paraId="50547FE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0D6DE" w14:textId="77777777" w:rsidR="00F3687B" w:rsidRDefault="00F3687B" w:rsidP="009139A6">
      <w:r>
        <w:separator/>
      </w:r>
    </w:p>
  </w:endnote>
  <w:endnote w:type="continuationSeparator" w:id="0">
    <w:p w14:paraId="32894EBD" w14:textId="77777777" w:rsidR="00F3687B" w:rsidRDefault="00F368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225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3F75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1B7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ED6C5" w14:textId="77777777" w:rsidR="00F3687B" w:rsidRDefault="00F3687B" w:rsidP="009139A6">
      <w:r>
        <w:separator/>
      </w:r>
    </w:p>
  </w:footnote>
  <w:footnote w:type="continuationSeparator" w:id="0">
    <w:p w14:paraId="3594084E" w14:textId="77777777" w:rsidR="00F3687B" w:rsidRDefault="00F368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25E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371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701B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87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3687B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EC5E2"/>
  <w15:chartTrackingRefBased/>
  <w15:docId w15:val="{746169D9-C18E-482B-954B-D1A27ECB6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2023-12-19T19:56:00Z</dcterms:created>
  <dcterms:modified xsi:type="dcterms:W3CDTF">2023-12-19T19:57:00Z</dcterms:modified>
</cp:coreProperties>
</file>